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de KYCHYN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held a messuage or a cottage or land in Harrington, Cumberland.</w:t>
      </w:r>
    </w:p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5BE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C203E" w:rsidRDefault="00BC203E" w:rsidP="00BC20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DD5B8A" w:rsidRPr="00BC20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03E" w:rsidRDefault="00BC203E" w:rsidP="00564E3C">
      <w:pPr>
        <w:spacing w:after="0" w:line="240" w:lineRule="auto"/>
      </w:pPr>
      <w:r>
        <w:separator/>
      </w:r>
    </w:p>
  </w:endnote>
  <w:endnote w:type="continuationSeparator" w:id="0">
    <w:p w:rsidR="00BC203E" w:rsidRDefault="00BC20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C203E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03E" w:rsidRDefault="00BC203E" w:rsidP="00564E3C">
      <w:pPr>
        <w:spacing w:after="0" w:line="240" w:lineRule="auto"/>
      </w:pPr>
      <w:r>
        <w:separator/>
      </w:r>
    </w:p>
  </w:footnote>
  <w:footnote w:type="continuationSeparator" w:id="0">
    <w:p w:rsidR="00BC203E" w:rsidRDefault="00BC20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03E"/>
    <w:rsid w:val="00372DC6"/>
    <w:rsid w:val="00564E3C"/>
    <w:rsid w:val="0064591D"/>
    <w:rsid w:val="00BC203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08EA1"/>
  <w15:chartTrackingRefBased/>
  <w15:docId w15:val="{6BBA9DF8-FAC6-4DF1-B876-DBD53FDD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C2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2015-10-24T20:29:00Z</dcterms:created>
  <dcterms:modified xsi:type="dcterms:W3CDTF">2015-10-24T20:31:00Z</dcterms:modified>
</cp:coreProperties>
</file>